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2280AE" w14:textId="7D01BDAF" w:rsidR="006B2F86" w:rsidRDefault="00E81652" w:rsidP="00E71FC3">
      <w:pPr>
        <w:pStyle w:val="NoSpacing"/>
      </w:pPr>
      <w:r>
        <w:rPr>
          <w:u w:val="single"/>
        </w:rPr>
        <w:t>Iseult MAREYS</w:t>
      </w:r>
      <w:r>
        <w:t xml:space="preserve">    </w:t>
      </w:r>
      <w:proofErr w:type="gramStart"/>
      <w:r>
        <w:t xml:space="preserve">   (</w:t>
      </w:r>
      <w:proofErr w:type="gramEnd"/>
      <w:r>
        <w:t>fl.1420)</w:t>
      </w:r>
    </w:p>
    <w:p w14:paraId="46D6D91C" w14:textId="3B53EECC" w:rsidR="00E81652" w:rsidRDefault="00E81652" w:rsidP="00E71FC3">
      <w:pPr>
        <w:pStyle w:val="NoSpacing"/>
      </w:pPr>
    </w:p>
    <w:p w14:paraId="1DFCE9F8" w14:textId="0AA88B1D" w:rsidR="00E81652" w:rsidRDefault="00E81652" w:rsidP="00E71FC3">
      <w:pPr>
        <w:pStyle w:val="NoSpacing"/>
      </w:pPr>
    </w:p>
    <w:p w14:paraId="7EED9DF7" w14:textId="44343D18" w:rsidR="00E81652" w:rsidRDefault="00E81652" w:rsidP="00E71FC3">
      <w:pPr>
        <w:pStyle w:val="NoSpacing"/>
      </w:pPr>
      <w:r>
        <w:t xml:space="preserve">Daughter of Hugh </w:t>
      </w:r>
      <w:proofErr w:type="spellStart"/>
      <w:r>
        <w:t>Mareys</w:t>
      </w:r>
      <w:proofErr w:type="spellEnd"/>
      <w:r>
        <w:t>.</w:t>
      </w:r>
    </w:p>
    <w:p w14:paraId="2318A8BF" w14:textId="1F515B05" w:rsidR="00E81652" w:rsidRDefault="00E81652" w:rsidP="00E71FC3">
      <w:pPr>
        <w:pStyle w:val="NoSpacing"/>
      </w:pPr>
      <w:r>
        <w:t>(H.O.C. III p.505)</w:t>
      </w:r>
    </w:p>
    <w:p w14:paraId="0F1D98A0" w14:textId="7748C4F4" w:rsidR="00E81652" w:rsidRDefault="00E81652" w:rsidP="00E81652">
      <w:pPr>
        <w:pStyle w:val="NoSpacing"/>
      </w:pPr>
      <w:r>
        <w:t>= 1 Thomas Cave of Bridgewater, Somerset(q.v.).   (ibid.)</w:t>
      </w:r>
    </w:p>
    <w:p w14:paraId="3DB8C598" w14:textId="78C19422" w:rsidR="00E81652" w:rsidRDefault="00E81652" w:rsidP="00E81652">
      <w:pPr>
        <w:pStyle w:val="NoSpacing"/>
      </w:pPr>
      <w:r>
        <w:t>They had a son.   (ibid.)</w:t>
      </w:r>
    </w:p>
    <w:p w14:paraId="355CD583" w14:textId="4577D17D" w:rsidR="00E81652" w:rsidRDefault="00E81652" w:rsidP="00E81652">
      <w:pPr>
        <w:pStyle w:val="NoSpacing"/>
      </w:pPr>
    </w:p>
    <w:p w14:paraId="20AC8C84" w14:textId="16977135" w:rsidR="00E81652" w:rsidRDefault="00E81652" w:rsidP="00E81652">
      <w:pPr>
        <w:pStyle w:val="NoSpacing"/>
      </w:pPr>
    </w:p>
    <w:p w14:paraId="4ADEBC25" w14:textId="70139B7A" w:rsidR="00E81652" w:rsidRPr="00E81652" w:rsidRDefault="00E81652" w:rsidP="00E81652">
      <w:pPr>
        <w:pStyle w:val="NoSpacing"/>
      </w:pPr>
      <w:r>
        <w:t>13 March 2018</w:t>
      </w:r>
      <w:bookmarkStart w:id="0" w:name="_GoBack"/>
      <w:bookmarkEnd w:id="0"/>
    </w:p>
    <w:sectPr w:rsidR="00E81652" w:rsidRPr="00E8165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69213D" w14:textId="77777777" w:rsidR="00E81652" w:rsidRDefault="00E81652" w:rsidP="00E71FC3">
      <w:pPr>
        <w:spacing w:after="0" w:line="240" w:lineRule="auto"/>
      </w:pPr>
      <w:r>
        <w:separator/>
      </w:r>
    </w:p>
  </w:endnote>
  <w:endnote w:type="continuationSeparator" w:id="0">
    <w:p w14:paraId="4BB6E8E0" w14:textId="77777777" w:rsidR="00E81652" w:rsidRDefault="00E8165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FC7E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72DA6E" w14:textId="77777777" w:rsidR="00E81652" w:rsidRDefault="00E81652" w:rsidP="00E71FC3">
      <w:pPr>
        <w:spacing w:after="0" w:line="240" w:lineRule="auto"/>
      </w:pPr>
      <w:r>
        <w:separator/>
      </w:r>
    </w:p>
  </w:footnote>
  <w:footnote w:type="continuationSeparator" w:id="0">
    <w:p w14:paraId="36462F87" w14:textId="77777777" w:rsidR="00E81652" w:rsidRDefault="00E8165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65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81652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A0784D"/>
  <w15:chartTrackingRefBased/>
  <w15:docId w15:val="{3ACBD5FE-54B4-4A61-BA31-14F903A36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2018-03-13T10:36:00Z</dcterms:created>
  <dcterms:modified xsi:type="dcterms:W3CDTF">2018-03-13T10:41:00Z</dcterms:modified>
</cp:coreProperties>
</file>